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042FD0">
        <w:rPr>
          <w:rFonts w:ascii="Times New Roman" w:hAnsi="Times New Roman"/>
          <w:b/>
          <w:noProof/>
          <w:sz w:val="44"/>
          <w:szCs w:val="44"/>
        </w:rPr>
        <w:t>Sed de Saber</w:t>
      </w:r>
    </w:p>
    <w:p w:rsidR="006562EB" w:rsidRPr="006E13DF" w:rsidRDefault="00DA75AF" w:rsidP="00384E4B">
      <w:pPr>
        <w:rPr>
          <w:rFonts w:ascii="Arial" w:hAnsi="Arial" w:cs="Arial"/>
        </w:rPr>
      </w:pPr>
      <w:r w:rsidRPr="00DA75AF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Sed de Saber Learning System</w:t>
            </w:r>
          </w:p>
          <w:p w:rsidR="009C654F" w:rsidRPr="00504A65" w:rsidRDefault="009C3DEB" w:rsidP="00042FD0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E9188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across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bank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corner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downstairs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far away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hotel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how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it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it's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nearby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on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restaurant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supermarket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underneath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up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upstairs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where</w:t>
            </w: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9188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9188E" w:rsidRPr="009C3DEB" w:rsidRDefault="00E918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E9188E" w:rsidRDefault="00E918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E9188E" w:rsidRPr="009C3DEB" w:rsidRDefault="00E9188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CA4" w:rsidRDefault="00556CA4" w:rsidP="00814CB4">
      <w:r>
        <w:separator/>
      </w:r>
    </w:p>
  </w:endnote>
  <w:endnote w:type="continuationSeparator" w:id="1">
    <w:p w:rsidR="00556CA4" w:rsidRDefault="00556CA4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CA4" w:rsidRDefault="00556CA4" w:rsidP="00814CB4">
      <w:r>
        <w:separator/>
      </w:r>
    </w:p>
  </w:footnote>
  <w:footnote w:type="continuationSeparator" w:id="1">
    <w:p w:rsidR="00556CA4" w:rsidRDefault="00556CA4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E9188E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>Lesson 3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>
      <w:rPr>
        <w:rFonts w:ascii="Times New Roman" w:hAnsi="Times New Roman"/>
        <w:color w:val="4F6228" w:themeColor="accent3" w:themeShade="80"/>
        <w:sz w:val="32"/>
        <w:szCs w:val="32"/>
      </w:rPr>
      <w:t>Places/Locations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867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121A2"/>
    <w:rsid w:val="0001591B"/>
    <w:rsid w:val="00026809"/>
    <w:rsid w:val="00035278"/>
    <w:rsid w:val="00037B4B"/>
    <w:rsid w:val="00042FD0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2E1C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56CA4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3291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188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3.vocabulary.seddesaber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2</cp:revision>
  <cp:lastPrinted>2009-05-22T02:17:00Z</cp:lastPrinted>
  <dcterms:created xsi:type="dcterms:W3CDTF">2009-05-22T02:19:00Z</dcterms:created>
  <dcterms:modified xsi:type="dcterms:W3CDTF">2009-05-22T02:19:00Z</dcterms:modified>
</cp:coreProperties>
</file>